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588" w:rsidRPr="00B141F9" w:rsidRDefault="00620588" w:rsidP="00B84C09">
      <w:pPr>
        <w:jc w:val="both"/>
        <w:rPr>
          <w:rFonts w:ascii="Arial" w:hAnsi="Arial"/>
          <w:b/>
          <w:bCs/>
          <w:sz w:val="28"/>
          <w:szCs w:val="28"/>
        </w:rPr>
      </w:pPr>
      <w:r w:rsidRPr="00B141F9">
        <w:rPr>
          <w:rFonts w:ascii="Arial" w:hAnsi="Arial"/>
          <w:b/>
          <w:bCs/>
          <w:sz w:val="28"/>
          <w:szCs w:val="28"/>
        </w:rPr>
        <w:t xml:space="preserve">Сведения о численности муниципальных служащих органов местного самоуправления, работников муниципальных учреждений администрации Новомошковского сельсовета Мошковского района Новосибирской области и фактические затраты на их содержание </w:t>
      </w:r>
      <w:r>
        <w:rPr>
          <w:rFonts w:ascii="Arial" w:hAnsi="Arial"/>
          <w:b/>
          <w:bCs/>
          <w:sz w:val="28"/>
          <w:szCs w:val="28"/>
        </w:rPr>
        <w:t>за I квартал 2015 года</w:t>
      </w:r>
    </w:p>
    <w:p w:rsidR="00620588" w:rsidRPr="006029FF" w:rsidRDefault="00620588" w:rsidP="00360FB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6"/>
        <w:gridCol w:w="2177"/>
        <w:gridCol w:w="2761"/>
      </w:tblGrid>
      <w:tr w:rsidR="00620588" w:rsidRPr="00836E61" w:rsidTr="00B141F9">
        <w:trPr>
          <w:trHeight w:val="800"/>
        </w:trPr>
        <w:tc>
          <w:tcPr>
            <w:tcW w:w="4786" w:type="dxa"/>
            <w:vAlign w:val="center"/>
          </w:tcPr>
          <w:p w:rsidR="00620588" w:rsidRPr="00B141F9" w:rsidRDefault="00620588" w:rsidP="00836E61">
            <w:pPr>
              <w:spacing w:after="0" w:line="240" w:lineRule="auto"/>
              <w:jc w:val="center"/>
              <w:rPr>
                <w:rFonts w:ascii="Arial" w:hAnsi="Arial"/>
                <w:sz w:val="24"/>
                <w:szCs w:val="24"/>
              </w:rPr>
            </w:pPr>
            <w:r w:rsidRPr="00B141F9">
              <w:rPr>
                <w:rFonts w:ascii="Arial" w:hAnsi="Arial"/>
                <w:sz w:val="24"/>
                <w:szCs w:val="24"/>
              </w:rPr>
              <w:t>Наименование    учреждений администрации Дубровинского сельсовета</w:t>
            </w:r>
          </w:p>
        </w:tc>
        <w:tc>
          <w:tcPr>
            <w:tcW w:w="2177" w:type="dxa"/>
            <w:vAlign w:val="center"/>
          </w:tcPr>
          <w:p w:rsidR="00620588" w:rsidRPr="00B141F9" w:rsidRDefault="00620588" w:rsidP="00836E61">
            <w:pPr>
              <w:spacing w:after="0" w:line="240" w:lineRule="auto"/>
              <w:jc w:val="center"/>
              <w:rPr>
                <w:rFonts w:ascii="Arial" w:hAnsi="Arial"/>
                <w:sz w:val="24"/>
                <w:szCs w:val="24"/>
              </w:rPr>
            </w:pPr>
            <w:r w:rsidRPr="00B141F9">
              <w:rPr>
                <w:rFonts w:ascii="Arial" w:hAnsi="Arial"/>
                <w:sz w:val="24"/>
                <w:szCs w:val="24"/>
              </w:rPr>
              <w:t>Человек задействованных в работе</w:t>
            </w:r>
          </w:p>
          <w:p w:rsidR="00620588" w:rsidRPr="00B141F9" w:rsidRDefault="00620588" w:rsidP="00836E61">
            <w:pPr>
              <w:spacing w:after="0" w:line="240" w:lineRule="auto"/>
              <w:jc w:val="center"/>
              <w:rPr>
                <w:rFonts w:ascii="Arial" w:hAnsi="Arial"/>
                <w:sz w:val="24"/>
                <w:szCs w:val="24"/>
              </w:rPr>
            </w:pPr>
            <w:r w:rsidRPr="00B141F9">
              <w:rPr>
                <w:rFonts w:ascii="Arial" w:hAnsi="Arial"/>
                <w:sz w:val="24"/>
                <w:szCs w:val="24"/>
              </w:rPr>
              <w:t xml:space="preserve"> /кол-во/</w:t>
            </w:r>
          </w:p>
        </w:tc>
        <w:tc>
          <w:tcPr>
            <w:tcW w:w="2761" w:type="dxa"/>
            <w:vAlign w:val="center"/>
          </w:tcPr>
          <w:p w:rsidR="00620588" w:rsidRPr="00B141F9" w:rsidRDefault="00620588" w:rsidP="00836E61">
            <w:pPr>
              <w:spacing w:after="0" w:line="240" w:lineRule="auto"/>
              <w:jc w:val="center"/>
              <w:rPr>
                <w:rFonts w:ascii="Arial" w:hAnsi="Arial"/>
                <w:sz w:val="24"/>
                <w:szCs w:val="24"/>
              </w:rPr>
            </w:pPr>
            <w:r w:rsidRPr="00B141F9">
              <w:rPr>
                <w:rFonts w:ascii="Arial" w:hAnsi="Arial"/>
                <w:sz w:val="24"/>
                <w:szCs w:val="24"/>
              </w:rPr>
              <w:t xml:space="preserve">Фактические затраты  на их содержание </w:t>
            </w:r>
          </w:p>
          <w:p w:rsidR="00620588" w:rsidRPr="00B141F9" w:rsidRDefault="00620588" w:rsidP="00836E61">
            <w:pPr>
              <w:spacing w:after="0" w:line="240" w:lineRule="auto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/</w:t>
            </w:r>
            <w:r w:rsidRPr="00B141F9">
              <w:rPr>
                <w:rFonts w:ascii="Arial" w:hAnsi="Arial"/>
                <w:sz w:val="24"/>
                <w:szCs w:val="24"/>
              </w:rPr>
              <w:t xml:space="preserve">руб./ </w:t>
            </w:r>
          </w:p>
        </w:tc>
      </w:tr>
      <w:tr w:rsidR="00620588" w:rsidRPr="00836E61" w:rsidTr="00B141F9">
        <w:trPr>
          <w:trHeight w:val="262"/>
        </w:trPr>
        <w:tc>
          <w:tcPr>
            <w:tcW w:w="4786" w:type="dxa"/>
          </w:tcPr>
          <w:p w:rsidR="00620588" w:rsidRPr="00B141F9" w:rsidRDefault="00620588" w:rsidP="00836E61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  <w:p w:rsidR="00620588" w:rsidRPr="00B141F9" w:rsidRDefault="00620588" w:rsidP="00836E61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 w:rsidRPr="00B141F9">
              <w:rPr>
                <w:rFonts w:ascii="Arial" w:hAnsi="Arial"/>
                <w:sz w:val="24"/>
                <w:szCs w:val="24"/>
              </w:rPr>
              <w:t>Муниципальные служащие</w:t>
            </w:r>
          </w:p>
        </w:tc>
        <w:tc>
          <w:tcPr>
            <w:tcW w:w="2177" w:type="dxa"/>
          </w:tcPr>
          <w:p w:rsidR="00620588" w:rsidRPr="00B141F9" w:rsidRDefault="00620588" w:rsidP="00836E61">
            <w:pPr>
              <w:spacing w:after="0" w:line="240" w:lineRule="auto"/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620588" w:rsidRPr="00B141F9" w:rsidRDefault="00620588" w:rsidP="00836E61">
            <w:pPr>
              <w:spacing w:after="0" w:line="240" w:lineRule="auto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6</w:t>
            </w:r>
          </w:p>
        </w:tc>
        <w:tc>
          <w:tcPr>
            <w:tcW w:w="2761" w:type="dxa"/>
          </w:tcPr>
          <w:p w:rsidR="00620588" w:rsidRPr="00B141F9" w:rsidRDefault="00620588" w:rsidP="00836E61">
            <w:pPr>
              <w:tabs>
                <w:tab w:val="left" w:pos="1793"/>
              </w:tabs>
              <w:spacing w:after="0" w:line="240" w:lineRule="auto"/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620588" w:rsidRPr="00B141F9" w:rsidRDefault="00620588" w:rsidP="00836E61">
            <w:pPr>
              <w:tabs>
                <w:tab w:val="left" w:pos="1793"/>
              </w:tabs>
              <w:spacing w:after="0" w:line="240" w:lineRule="auto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283798,23</w:t>
            </w:r>
          </w:p>
        </w:tc>
      </w:tr>
      <w:tr w:rsidR="00620588" w:rsidRPr="00836E61" w:rsidTr="00B141F9">
        <w:trPr>
          <w:trHeight w:val="269"/>
        </w:trPr>
        <w:tc>
          <w:tcPr>
            <w:tcW w:w="4786" w:type="dxa"/>
          </w:tcPr>
          <w:p w:rsidR="00620588" w:rsidRPr="00B141F9" w:rsidRDefault="00620588" w:rsidP="00836E61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</w:p>
          <w:p w:rsidR="00620588" w:rsidRPr="00B141F9" w:rsidRDefault="00620588" w:rsidP="00836E61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Глава </w:t>
            </w:r>
          </w:p>
        </w:tc>
        <w:tc>
          <w:tcPr>
            <w:tcW w:w="2177" w:type="dxa"/>
          </w:tcPr>
          <w:p w:rsidR="00620588" w:rsidRPr="00B141F9" w:rsidRDefault="00620588" w:rsidP="00836E61">
            <w:pPr>
              <w:spacing w:after="0" w:line="240" w:lineRule="auto"/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620588" w:rsidRPr="00B141F9" w:rsidRDefault="00620588" w:rsidP="00836E61">
            <w:pPr>
              <w:spacing w:after="0" w:line="240" w:lineRule="auto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</w:t>
            </w:r>
          </w:p>
        </w:tc>
        <w:tc>
          <w:tcPr>
            <w:tcW w:w="2761" w:type="dxa"/>
          </w:tcPr>
          <w:p w:rsidR="00620588" w:rsidRPr="00B141F9" w:rsidRDefault="00620588" w:rsidP="00836E61">
            <w:pPr>
              <w:spacing w:after="0" w:line="240" w:lineRule="auto"/>
              <w:jc w:val="center"/>
              <w:rPr>
                <w:rFonts w:ascii="Arial" w:hAnsi="Arial"/>
                <w:b/>
                <w:sz w:val="24"/>
                <w:szCs w:val="24"/>
              </w:rPr>
            </w:pPr>
          </w:p>
          <w:p w:rsidR="00620588" w:rsidRPr="00B141F9" w:rsidRDefault="00620588" w:rsidP="00836E61">
            <w:pPr>
              <w:spacing w:after="0" w:line="240" w:lineRule="auto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83242,20</w:t>
            </w:r>
          </w:p>
        </w:tc>
      </w:tr>
      <w:tr w:rsidR="00620588" w:rsidRPr="00836E61" w:rsidTr="00B141F9">
        <w:trPr>
          <w:trHeight w:val="269"/>
        </w:trPr>
        <w:tc>
          <w:tcPr>
            <w:tcW w:w="4786" w:type="dxa"/>
          </w:tcPr>
          <w:p w:rsidR="00620588" w:rsidRPr="00B141F9" w:rsidRDefault="00620588" w:rsidP="00836E61">
            <w:p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Новомошковское КДО</w:t>
            </w:r>
          </w:p>
        </w:tc>
        <w:tc>
          <w:tcPr>
            <w:tcW w:w="2177" w:type="dxa"/>
          </w:tcPr>
          <w:p w:rsidR="00620588" w:rsidRPr="00B141F9" w:rsidRDefault="00620588" w:rsidP="00836E61">
            <w:pPr>
              <w:spacing w:after="0" w:line="240" w:lineRule="auto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21</w:t>
            </w:r>
          </w:p>
        </w:tc>
        <w:tc>
          <w:tcPr>
            <w:tcW w:w="2761" w:type="dxa"/>
          </w:tcPr>
          <w:p w:rsidR="00620588" w:rsidRPr="00CB08F3" w:rsidRDefault="00620588" w:rsidP="00836E61">
            <w:pPr>
              <w:spacing w:after="0" w:line="240" w:lineRule="auto"/>
              <w:jc w:val="center"/>
              <w:rPr>
                <w:rFonts w:ascii="Arial" w:hAnsi="Arial"/>
                <w:bCs/>
                <w:sz w:val="24"/>
                <w:szCs w:val="24"/>
              </w:rPr>
            </w:pPr>
            <w:r w:rsidRPr="00CB08F3">
              <w:rPr>
                <w:rFonts w:ascii="Arial" w:hAnsi="Arial"/>
                <w:bCs/>
                <w:sz w:val="24"/>
                <w:szCs w:val="24"/>
              </w:rPr>
              <w:t>618</w:t>
            </w:r>
            <w:r>
              <w:rPr>
                <w:rFonts w:ascii="Arial" w:hAnsi="Arial"/>
                <w:bCs/>
                <w:sz w:val="24"/>
                <w:szCs w:val="24"/>
              </w:rPr>
              <w:t>240,01</w:t>
            </w:r>
          </w:p>
        </w:tc>
      </w:tr>
    </w:tbl>
    <w:p w:rsidR="00620588" w:rsidRDefault="00620588">
      <w:pPr>
        <w:rPr>
          <w:rFonts w:ascii="Times New Roman" w:hAnsi="Times New Roman"/>
        </w:rPr>
      </w:pPr>
    </w:p>
    <w:p w:rsidR="00620588" w:rsidRDefault="00620588" w:rsidP="00D47597">
      <w:pPr>
        <w:rPr>
          <w:rFonts w:ascii="Times New Roman" w:hAnsi="Times New Roman"/>
        </w:rPr>
      </w:pPr>
    </w:p>
    <w:sectPr w:rsidR="00620588" w:rsidSect="00360FB0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7DDB"/>
    <w:rsid w:val="00013013"/>
    <w:rsid w:val="00025417"/>
    <w:rsid w:val="0003044C"/>
    <w:rsid w:val="00062229"/>
    <w:rsid w:val="000A38B4"/>
    <w:rsid w:val="000A41AB"/>
    <w:rsid w:val="000C7649"/>
    <w:rsid w:val="000F1FFE"/>
    <w:rsid w:val="00104DAE"/>
    <w:rsid w:val="00126325"/>
    <w:rsid w:val="001327DE"/>
    <w:rsid w:val="00135D15"/>
    <w:rsid w:val="001360F1"/>
    <w:rsid w:val="00136700"/>
    <w:rsid w:val="00150A6A"/>
    <w:rsid w:val="00171544"/>
    <w:rsid w:val="00173B7B"/>
    <w:rsid w:val="00177D1C"/>
    <w:rsid w:val="001E3EE7"/>
    <w:rsid w:val="00217D0B"/>
    <w:rsid w:val="00233784"/>
    <w:rsid w:val="0024449D"/>
    <w:rsid w:val="00290E72"/>
    <w:rsid w:val="0029346A"/>
    <w:rsid w:val="00352783"/>
    <w:rsid w:val="003548B0"/>
    <w:rsid w:val="0035514F"/>
    <w:rsid w:val="00360FB0"/>
    <w:rsid w:val="00362326"/>
    <w:rsid w:val="00364C06"/>
    <w:rsid w:val="00366D68"/>
    <w:rsid w:val="003F7D16"/>
    <w:rsid w:val="004369D9"/>
    <w:rsid w:val="004371A9"/>
    <w:rsid w:val="00453583"/>
    <w:rsid w:val="004572E9"/>
    <w:rsid w:val="004C0730"/>
    <w:rsid w:val="00541BD4"/>
    <w:rsid w:val="005A35B3"/>
    <w:rsid w:val="005C7E66"/>
    <w:rsid w:val="005F3420"/>
    <w:rsid w:val="006029FF"/>
    <w:rsid w:val="00620588"/>
    <w:rsid w:val="006B1D96"/>
    <w:rsid w:val="006E6CE5"/>
    <w:rsid w:val="00701B08"/>
    <w:rsid w:val="00713B9E"/>
    <w:rsid w:val="007369A1"/>
    <w:rsid w:val="00781F87"/>
    <w:rsid w:val="007A10B3"/>
    <w:rsid w:val="007C5B80"/>
    <w:rsid w:val="00827113"/>
    <w:rsid w:val="00836E61"/>
    <w:rsid w:val="00837DDB"/>
    <w:rsid w:val="00866EFA"/>
    <w:rsid w:val="008B03CD"/>
    <w:rsid w:val="008D3FD1"/>
    <w:rsid w:val="00924022"/>
    <w:rsid w:val="00985D1D"/>
    <w:rsid w:val="00993E86"/>
    <w:rsid w:val="009D54B9"/>
    <w:rsid w:val="00A03598"/>
    <w:rsid w:val="00A42205"/>
    <w:rsid w:val="00AC1B74"/>
    <w:rsid w:val="00AC2570"/>
    <w:rsid w:val="00B01AB4"/>
    <w:rsid w:val="00B022ED"/>
    <w:rsid w:val="00B141F9"/>
    <w:rsid w:val="00B345D2"/>
    <w:rsid w:val="00B577F1"/>
    <w:rsid w:val="00B72FC4"/>
    <w:rsid w:val="00B84B55"/>
    <w:rsid w:val="00B84C09"/>
    <w:rsid w:val="00B92174"/>
    <w:rsid w:val="00BA6FB6"/>
    <w:rsid w:val="00BC0AFB"/>
    <w:rsid w:val="00C028A7"/>
    <w:rsid w:val="00C26292"/>
    <w:rsid w:val="00C662AD"/>
    <w:rsid w:val="00CB08F3"/>
    <w:rsid w:val="00CD61F0"/>
    <w:rsid w:val="00CE7F24"/>
    <w:rsid w:val="00CF7968"/>
    <w:rsid w:val="00D062B4"/>
    <w:rsid w:val="00D132F1"/>
    <w:rsid w:val="00D24D85"/>
    <w:rsid w:val="00D47597"/>
    <w:rsid w:val="00D519A1"/>
    <w:rsid w:val="00DA731A"/>
    <w:rsid w:val="00DC08D0"/>
    <w:rsid w:val="00DC73E5"/>
    <w:rsid w:val="00E12CC9"/>
    <w:rsid w:val="00E44F60"/>
    <w:rsid w:val="00E60A89"/>
    <w:rsid w:val="00E87304"/>
    <w:rsid w:val="00EA5D25"/>
    <w:rsid w:val="00F37307"/>
    <w:rsid w:val="00F43486"/>
    <w:rsid w:val="00F779AB"/>
    <w:rsid w:val="00F86BC0"/>
    <w:rsid w:val="00F9102B"/>
    <w:rsid w:val="00FA1FE1"/>
    <w:rsid w:val="00FD2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BC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4759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rsid w:val="006029F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6029FF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621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1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1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1</Pages>
  <Words>76</Words>
  <Characters>437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6</cp:revision>
  <cp:lastPrinted>2015-07-01T05:10:00Z</cp:lastPrinted>
  <dcterms:created xsi:type="dcterms:W3CDTF">2015-07-01T05:15:00Z</dcterms:created>
  <dcterms:modified xsi:type="dcterms:W3CDTF">2015-07-03T08:15:00Z</dcterms:modified>
</cp:coreProperties>
</file>